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D1F33" w14:textId="77777777" w:rsidR="00F957BA" w:rsidRDefault="00F957BA" w:rsidP="00F957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Gilbert MILBOURNE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0AD2A978" w14:textId="77777777" w:rsidR="00F957BA" w:rsidRDefault="00F957BA" w:rsidP="00F957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EBC0E13" w14:textId="77777777" w:rsidR="00F957BA" w:rsidRDefault="00F957BA" w:rsidP="00F957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74D28F" w14:textId="77777777" w:rsidR="00F957BA" w:rsidRDefault="00F957BA" w:rsidP="00F957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BE81C1" w14:textId="77777777" w:rsidR="00F957BA" w:rsidRDefault="00F957BA" w:rsidP="00F957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Jan.1414</w:t>
      </w:r>
      <w:r>
        <w:rPr>
          <w:rFonts w:ascii="Times New Roman" w:hAnsi="Times New Roman" w:cs="Times New Roman"/>
          <w:sz w:val="24"/>
          <w:szCs w:val="24"/>
        </w:rPr>
        <w:tab/>
        <w:t xml:space="preserve">He,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Swapston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Sporle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vintner(q.v.),</w:t>
      </w:r>
    </w:p>
    <w:p w14:paraId="2A849FBB" w14:textId="77777777" w:rsidR="00F957BA" w:rsidRDefault="00F957BA" w:rsidP="00F957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fled from London after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rebellion was discovered. They were</w:t>
      </w:r>
    </w:p>
    <w:p w14:paraId="3CF0A1E0" w14:textId="77777777" w:rsidR="00F957BA" w:rsidRDefault="00F957BA" w:rsidP="00F957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subsequently captured at Oxford, in the company of William Blake and other</w:t>
      </w:r>
    </w:p>
    <w:p w14:paraId="767ED927" w14:textId="77777777" w:rsidR="00F957BA" w:rsidRDefault="00F957BA" w:rsidP="00F957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members of the Bristol contingent.</w:t>
      </w:r>
    </w:p>
    <w:p w14:paraId="7B5D91A5" w14:textId="77777777" w:rsidR="00F957BA" w:rsidRDefault="00F957BA" w:rsidP="00F957B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p.492)</w:t>
      </w:r>
    </w:p>
    <w:p w14:paraId="4FA9571C" w14:textId="77777777" w:rsidR="00F957BA" w:rsidRDefault="00F957BA" w:rsidP="00F957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7FA3DE" w14:textId="77777777" w:rsidR="00F957BA" w:rsidRDefault="00F957BA" w:rsidP="00F957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BE3531" w14:textId="77777777" w:rsidR="00F957BA" w:rsidRDefault="00F957BA" w:rsidP="00F957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January 2022</w:t>
      </w:r>
    </w:p>
    <w:p w14:paraId="5BF9E4B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96517" w14:textId="77777777" w:rsidR="00F957BA" w:rsidRDefault="00F957BA" w:rsidP="009139A6">
      <w:r>
        <w:separator/>
      </w:r>
    </w:p>
  </w:endnote>
  <w:endnote w:type="continuationSeparator" w:id="0">
    <w:p w14:paraId="1F06A3AF" w14:textId="77777777" w:rsidR="00F957BA" w:rsidRDefault="00F957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B42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19A6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A46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8C9A7" w14:textId="77777777" w:rsidR="00F957BA" w:rsidRDefault="00F957BA" w:rsidP="009139A6">
      <w:r>
        <w:separator/>
      </w:r>
    </w:p>
  </w:footnote>
  <w:footnote w:type="continuationSeparator" w:id="0">
    <w:p w14:paraId="632DA968" w14:textId="77777777" w:rsidR="00F957BA" w:rsidRDefault="00F957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E0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7CF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21B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7B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891AB"/>
  <w15:chartTrackingRefBased/>
  <w15:docId w15:val="{FEE98F3F-1E78-41EF-B24D-AFEC22E5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2022-02-08T17:12:00Z</dcterms:created>
  <dcterms:modified xsi:type="dcterms:W3CDTF">2022-02-08T17:12:00Z</dcterms:modified>
</cp:coreProperties>
</file>